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698BF4A" w:rsidR="004934E0" w:rsidRPr="00C04CFA" w:rsidRDefault="00167206" w:rsidP="008E7D27">
      <w:pPr>
        <w:keepNext/>
        <w:tabs>
          <w:tab w:val="right" w:pos="9638"/>
        </w:tabs>
        <w:spacing w:before="120" w:after="120" w:line="360" w:lineRule="auto"/>
        <w:rPr>
          <w:b/>
          <w:bCs/>
          <w:sz w:val="22"/>
          <w:szCs w:val="22"/>
        </w:rPr>
      </w:pPr>
      <w:r>
        <w:rPr>
          <w:b/>
          <w:noProof/>
          <w:sz w:val="24"/>
        </w:rPr>
        <w:t>SA3</w:t>
      </w:r>
      <w:r w:rsidR="00994393">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994393">
        <w:rPr>
          <w:b/>
          <w:bCs/>
          <w:sz w:val="22"/>
          <w:szCs w:val="22"/>
        </w:rPr>
        <w:t>342</w:t>
      </w:r>
    </w:p>
    <w:p w14:paraId="7157F9DD" w14:textId="2EB32881" w:rsidR="004934E0" w:rsidRPr="00C04CFA" w:rsidRDefault="00994393"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643D90" w:rsidRPr="00A81894">
        <w:rPr>
          <w:b/>
          <w:noProof/>
          <w:sz w:val="24"/>
        </w:rPr>
        <w:tab/>
      </w:r>
    </w:p>
    <w:p w14:paraId="06E38623" w14:textId="63F92D0D"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F899A9B" w14:textId="57A79719" w:rsidR="00B236FD" w:rsidRPr="00C04CFA" w:rsidRDefault="00440983" w:rsidP="00B236FD">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994393">
        <w:rPr>
          <w:b/>
          <w:sz w:val="22"/>
          <w:szCs w:val="22"/>
        </w:rPr>
        <w:t xml:space="preserve">#13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B236FD">
        <w:rPr>
          <w:b/>
          <w:sz w:val="22"/>
          <w:szCs w:val="22"/>
        </w:rPr>
        <w:t xml:space="preserve">RCS topology Part </w:t>
      </w:r>
      <w:r w:rsidR="00E10207">
        <w:rPr>
          <w:b/>
          <w:sz w:val="22"/>
          <w:szCs w:val="22"/>
        </w:rPr>
        <w:t>X</w:t>
      </w:r>
      <w:r w:rsidR="00641E71">
        <w:rPr>
          <w:b/>
          <w:sz w:val="22"/>
          <w:szCs w:val="22"/>
        </w:rPr>
        <w:t xml:space="preserve"> </w:t>
      </w:r>
      <w:r w:rsidR="00B236FD">
        <w:rPr>
          <w:b/>
          <w:sz w:val="22"/>
          <w:szCs w:val="22"/>
        </w:rPr>
        <w:t xml:space="preserve">– </w:t>
      </w:r>
      <w:r w:rsidR="00D35DD5">
        <w:rPr>
          <w:b/>
          <w:sz w:val="22"/>
          <w:szCs w:val="22"/>
        </w:rPr>
        <w:t xml:space="preserve">RCS to </w:t>
      </w:r>
      <w:r w:rsidR="0002654F">
        <w:rPr>
          <w:b/>
          <w:sz w:val="22"/>
          <w:szCs w:val="22"/>
        </w:rPr>
        <w:t>M</w:t>
      </w:r>
      <w:r w:rsidR="00D35DD5">
        <w:rPr>
          <w:b/>
          <w:sz w:val="22"/>
          <w:szCs w:val="22"/>
        </w:rPr>
        <w:t>MS at the terminating end</w:t>
      </w:r>
      <w:r w:rsidR="00641E71">
        <w:rPr>
          <w:b/>
          <w:sz w:val="22"/>
          <w:szCs w:val="22"/>
        </w:rPr>
        <w:t xml:space="preserve"> </w:t>
      </w:r>
    </w:p>
    <w:p w14:paraId="74908691" w14:textId="7CFCFEE0"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6BF19E6"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994393">
        <w:rPr>
          <w:b/>
          <w:sz w:val="22"/>
          <w:szCs w:val="22"/>
        </w:rPr>
        <w:t>10</w:t>
      </w:r>
    </w:p>
    <w:p w14:paraId="51B826EF" w14:textId="791FD63A"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r w:rsidR="00994393">
        <w:rPr>
          <w:b/>
          <w:sz w:val="22"/>
          <w:szCs w:val="22"/>
        </w:rPr>
        <w:t>-GUIDE</w:t>
      </w:r>
    </w:p>
    <w:p w14:paraId="121707F7" w14:textId="7B5E38B7" w:rsidR="00B236FD" w:rsidRDefault="00440983" w:rsidP="00B236F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236FD">
        <w:rPr>
          <w:rFonts w:ascii="Arial" w:hAnsi="Arial" w:cs="Arial"/>
          <w:i/>
          <w:sz w:val="18"/>
          <w:szCs w:val="18"/>
        </w:rPr>
        <w:t xml:space="preserve">This pCR provides input text to TR 33.929-6 LI for RCS. Provides some RCS topologies </w:t>
      </w:r>
      <w:r w:rsidR="00D35DD5">
        <w:rPr>
          <w:rFonts w:ascii="Arial" w:hAnsi="Arial" w:cs="Arial"/>
          <w:i/>
          <w:sz w:val="18"/>
          <w:szCs w:val="18"/>
        </w:rPr>
        <w:t xml:space="preserve">for RCS to </w:t>
      </w:r>
      <w:r w:rsidR="00830CFE">
        <w:rPr>
          <w:rFonts w:ascii="Arial" w:hAnsi="Arial" w:cs="Arial"/>
          <w:i/>
          <w:sz w:val="18"/>
          <w:szCs w:val="18"/>
        </w:rPr>
        <w:t>MMS</w:t>
      </w:r>
      <w:r w:rsidR="00D35DD5">
        <w:rPr>
          <w:rFonts w:ascii="Arial" w:hAnsi="Arial" w:cs="Arial"/>
          <w:i/>
          <w:sz w:val="18"/>
          <w:szCs w:val="18"/>
        </w:rPr>
        <w:t xml:space="preserve"> interworking that happens at the terminating end.</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48269CF" w14:textId="1C0076CC" w:rsidR="00B236FD" w:rsidRDefault="003746FA" w:rsidP="00B236FD">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B236FD">
        <w:rPr>
          <w:bCs/>
          <w:sz w:val="22"/>
          <w:szCs w:val="22"/>
        </w:rPr>
        <w:t xml:space="preserve">This pCR gives provides the RCS network topologies </w:t>
      </w:r>
      <w:r w:rsidR="00D35DD5">
        <w:rPr>
          <w:bCs/>
          <w:sz w:val="22"/>
          <w:szCs w:val="22"/>
        </w:rPr>
        <w:t xml:space="preserve">RCS to </w:t>
      </w:r>
      <w:r w:rsidR="0002654F">
        <w:rPr>
          <w:bCs/>
          <w:sz w:val="22"/>
          <w:szCs w:val="22"/>
        </w:rPr>
        <w:t>MMS</w:t>
      </w:r>
      <w:r w:rsidR="00D35DD5">
        <w:rPr>
          <w:bCs/>
          <w:sz w:val="22"/>
          <w:szCs w:val="22"/>
        </w:rPr>
        <w:t xml:space="preserve"> interworking at the terminating end.</w:t>
      </w:r>
    </w:p>
    <w:p w14:paraId="42E03624" w14:textId="68B2CE7F" w:rsidR="003833F2" w:rsidRDefault="003833F2" w:rsidP="003833F2">
      <w:pPr>
        <w:tabs>
          <w:tab w:val="left" w:pos="2660"/>
        </w:tabs>
        <w:jc w:val="both"/>
        <w:rPr>
          <w:bCs/>
          <w:sz w:val="32"/>
          <w:szCs w:val="32"/>
        </w:rPr>
      </w:pPr>
      <w:r w:rsidRPr="009B185C">
        <w:rPr>
          <w:bCs/>
          <w:sz w:val="32"/>
          <w:szCs w:val="32"/>
        </w:rPr>
        <w:t>*** Related text from the previous pCR ****</w:t>
      </w:r>
    </w:p>
    <w:p w14:paraId="2E89D6DA" w14:textId="77777777" w:rsidR="003833F2" w:rsidRPr="004D3578" w:rsidRDefault="003833F2" w:rsidP="003833F2">
      <w:pPr>
        <w:pStyle w:val="Heading1"/>
      </w:pPr>
      <w:r>
        <w:t>1</w:t>
      </w:r>
      <w:r>
        <w:tab/>
      </w:r>
      <w:r w:rsidRPr="004D3578">
        <w:t>Scope</w:t>
      </w:r>
    </w:p>
    <w:p w14:paraId="79043685" w14:textId="77777777" w:rsidR="003833F2" w:rsidRDefault="003833F2" w:rsidP="003833F2">
      <w:pPr>
        <w:tabs>
          <w:tab w:val="left" w:pos="2660"/>
        </w:tabs>
        <w:jc w:val="both"/>
        <w:rPr>
          <w:bCs/>
          <w:sz w:val="22"/>
          <w:szCs w:val="22"/>
        </w:rPr>
      </w:pPr>
    </w:p>
    <w:p w14:paraId="31AC778A" w14:textId="77777777" w:rsidR="003833F2" w:rsidRPr="004D3578" w:rsidRDefault="003833F2" w:rsidP="003833F2">
      <w:pPr>
        <w:pStyle w:val="Heading1"/>
      </w:pPr>
      <w:bookmarkStart w:id="0" w:name="_Toc174041539"/>
      <w:r w:rsidRPr="004D3578">
        <w:t>2</w:t>
      </w:r>
      <w:r w:rsidRPr="004D3578">
        <w:tab/>
        <w:t>References</w:t>
      </w:r>
      <w:bookmarkEnd w:id="0"/>
    </w:p>
    <w:p w14:paraId="4072C046" w14:textId="77777777" w:rsidR="003833F2" w:rsidRDefault="003833F2" w:rsidP="003833F2">
      <w:pPr>
        <w:tabs>
          <w:tab w:val="left" w:pos="2660"/>
        </w:tabs>
        <w:jc w:val="both"/>
        <w:rPr>
          <w:bCs/>
          <w:sz w:val="22"/>
          <w:szCs w:val="22"/>
        </w:rPr>
      </w:pPr>
    </w:p>
    <w:p w14:paraId="0D4720CA" w14:textId="77777777" w:rsidR="003833F2" w:rsidRPr="004D3578" w:rsidRDefault="003833F2" w:rsidP="003833F2">
      <w:pPr>
        <w:pStyle w:val="Heading1"/>
      </w:pPr>
      <w:bookmarkStart w:id="1" w:name="_Toc174041540"/>
      <w:r w:rsidRPr="004D3578">
        <w:t>3</w:t>
      </w:r>
      <w:r w:rsidRPr="004D3578">
        <w:tab/>
        <w:t>Definitions</w:t>
      </w:r>
      <w:r>
        <w:t xml:space="preserve"> of terms, symbols and abbreviations</w:t>
      </w:r>
      <w:bookmarkEnd w:id="1"/>
    </w:p>
    <w:p w14:paraId="7CC1934F" w14:textId="77777777" w:rsidR="003833F2" w:rsidRDefault="003833F2" w:rsidP="003833F2">
      <w:pPr>
        <w:tabs>
          <w:tab w:val="left" w:pos="2660"/>
        </w:tabs>
        <w:jc w:val="both"/>
        <w:rPr>
          <w:b/>
          <w:sz w:val="36"/>
          <w:szCs w:val="36"/>
        </w:rPr>
      </w:pPr>
    </w:p>
    <w:p w14:paraId="293D4B2A" w14:textId="77777777" w:rsidR="003833F2" w:rsidRDefault="003833F2" w:rsidP="003833F2">
      <w:pPr>
        <w:pStyle w:val="Heading1"/>
      </w:pPr>
      <w:bookmarkStart w:id="2" w:name="_Toc174041544"/>
      <w:r>
        <w:lastRenderedPageBreak/>
        <w:t>4</w:t>
      </w:r>
      <w:r>
        <w:tab/>
        <w:t>Illustration of LI for IMS-based RCS</w:t>
      </w:r>
      <w:bookmarkEnd w:id="2"/>
    </w:p>
    <w:p w14:paraId="2F7961B3" w14:textId="77777777" w:rsidR="003833F2" w:rsidRDefault="003833F2" w:rsidP="003833F2">
      <w:pPr>
        <w:pStyle w:val="Heading2"/>
      </w:pPr>
      <w:r>
        <w:t>4.1</w:t>
      </w:r>
      <w:r>
        <w:tab/>
        <w:t>Overview</w:t>
      </w:r>
    </w:p>
    <w:p w14:paraId="5EA5E8E4" w14:textId="77777777" w:rsidR="003833F2" w:rsidRDefault="003833F2" w:rsidP="003833F2">
      <w:pPr>
        <w:pStyle w:val="Heading2"/>
      </w:pPr>
      <w:r>
        <w:t>4.2</w:t>
      </w:r>
      <w:r>
        <w:tab/>
        <w:t>RCS topology scenarios</w:t>
      </w:r>
    </w:p>
    <w:p w14:paraId="1DE45D01" w14:textId="77777777" w:rsidR="003833F2" w:rsidRDefault="003833F2" w:rsidP="003833F2">
      <w:pPr>
        <w:pStyle w:val="Heading3"/>
      </w:pPr>
      <w:r>
        <w:t>4.2.1</w:t>
      </w:r>
      <w:r>
        <w:tab/>
        <w:t>General</w:t>
      </w:r>
    </w:p>
    <w:p w14:paraId="5CD0B199" w14:textId="77777777" w:rsidR="003833F2" w:rsidRDefault="003833F2" w:rsidP="003833F2">
      <w:pPr>
        <w:pStyle w:val="Heading3"/>
      </w:pPr>
      <w:r>
        <w:t>4.2.2</w:t>
      </w:r>
      <w:r>
        <w:tab/>
        <w:t>Few conventions used</w:t>
      </w:r>
    </w:p>
    <w:p w14:paraId="4D3A2A4D" w14:textId="77777777" w:rsidR="003833F2" w:rsidRDefault="003833F2" w:rsidP="003833F2">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4B759F25" w14:textId="77777777" w:rsidR="003833F2" w:rsidRDefault="003833F2" w:rsidP="003833F2">
      <w:r>
        <w:t xml:space="preserve">The figure 4.2.2-1 shows some of the conventions used within the topology drawings (in a general way): </w:t>
      </w:r>
    </w:p>
    <w:p w14:paraId="7A6719BE" w14:textId="77777777" w:rsidR="003833F2" w:rsidRDefault="003833F2" w:rsidP="003833F2">
      <w:r>
        <w:object w:dxaOrig="14364" w:dyaOrig="6181" w14:anchorId="03392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61870" r:id="rId9"/>
        </w:object>
      </w:r>
    </w:p>
    <w:p w14:paraId="60537CEA" w14:textId="77777777" w:rsidR="003833F2" w:rsidRDefault="003833F2" w:rsidP="003833F2">
      <w:pPr>
        <w:pStyle w:val="Caption"/>
        <w:jc w:val="center"/>
      </w:pPr>
      <w:r>
        <w:t>Figure 4.2.2-1: Few conventions used within the drawings</w:t>
      </w:r>
    </w:p>
    <w:p w14:paraId="7DEC169D" w14:textId="77777777" w:rsidR="003833F2" w:rsidRDefault="003833F2" w:rsidP="003833F2">
      <w:pPr>
        <w:pStyle w:val="Heading3"/>
      </w:pPr>
      <w:r>
        <w:t>4.2.3</w:t>
      </w:r>
      <w:r>
        <w:tab/>
        <w:t xml:space="preserve">RCS servers in CSP domain </w:t>
      </w:r>
    </w:p>
    <w:p w14:paraId="652C7DAB" w14:textId="77777777" w:rsidR="003833F2" w:rsidRDefault="003833F2" w:rsidP="003833F2">
      <w:pPr>
        <w:pStyle w:val="Heading3"/>
      </w:pPr>
      <w:r>
        <w:t>4.2</w:t>
      </w:r>
      <w:r w:rsidRPr="00720C14">
        <w:t>.</w:t>
      </w:r>
      <w:r>
        <w:t>4</w:t>
      </w:r>
      <w:r w:rsidRPr="00720C14">
        <w:tab/>
      </w:r>
      <w:r>
        <w:t>Third party RCS service providers</w:t>
      </w:r>
    </w:p>
    <w:p w14:paraId="76DDF40A" w14:textId="77777777" w:rsidR="003833F2" w:rsidRDefault="003833F2" w:rsidP="003833F2">
      <w:pPr>
        <w:pStyle w:val="Heading3"/>
      </w:pPr>
      <w:r>
        <w:t>4.2.5</w:t>
      </w:r>
      <w:r>
        <w:tab/>
        <w:t>Hybrid cases</w:t>
      </w:r>
    </w:p>
    <w:p w14:paraId="3BE82B8E" w14:textId="77777777" w:rsidR="003833F2" w:rsidRDefault="003833F2" w:rsidP="003833F2">
      <w:pPr>
        <w:pStyle w:val="Heading3"/>
      </w:pPr>
      <w:r>
        <w:t>4.2.6</w:t>
      </w:r>
      <w:r>
        <w:tab/>
        <w:t>RCS interworking with SMS</w:t>
      </w:r>
    </w:p>
    <w:p w14:paraId="643C9551" w14:textId="77777777" w:rsidR="003833F2" w:rsidRDefault="003833F2" w:rsidP="00E10207">
      <w:pPr>
        <w:pStyle w:val="Heading6"/>
        <w:rPr>
          <w:b/>
          <w:sz w:val="36"/>
          <w:szCs w:val="36"/>
        </w:rPr>
      </w:pPr>
    </w:p>
    <w:p w14:paraId="0F777529" w14:textId="77777777" w:rsidR="003833F2" w:rsidRDefault="003833F2" w:rsidP="003833F2"/>
    <w:p w14:paraId="5C609801" w14:textId="77777777" w:rsidR="003833F2" w:rsidRDefault="003833F2" w:rsidP="003833F2"/>
    <w:p w14:paraId="1E80A1AF" w14:textId="77777777" w:rsidR="003833F2" w:rsidRPr="003833F2" w:rsidRDefault="003833F2" w:rsidP="003833F2"/>
    <w:p w14:paraId="4C82B0F3" w14:textId="6AB60722" w:rsidR="00DB76A2" w:rsidRDefault="00DB76A2" w:rsidP="00E10207">
      <w:pPr>
        <w:pStyle w:val="Heading6"/>
        <w:rPr>
          <w:b/>
          <w:sz w:val="36"/>
          <w:szCs w:val="36"/>
        </w:rPr>
      </w:pPr>
      <w:r>
        <w:rPr>
          <w:b/>
          <w:sz w:val="36"/>
          <w:szCs w:val="36"/>
        </w:rPr>
        <w:lastRenderedPageBreak/>
        <w:t>PROPOSAL</w:t>
      </w:r>
    </w:p>
    <w:p w14:paraId="7B7439CD" w14:textId="37CB2783" w:rsidR="00A07AC3" w:rsidRDefault="00D35DD5" w:rsidP="00A07AC3">
      <w:pPr>
        <w:tabs>
          <w:tab w:val="left" w:pos="709"/>
        </w:tabs>
        <w:jc w:val="both"/>
        <w:rPr>
          <w:bCs/>
          <w:sz w:val="22"/>
          <w:szCs w:val="22"/>
        </w:rPr>
      </w:pPr>
      <w:r>
        <w:rPr>
          <w:bCs/>
          <w:sz w:val="22"/>
          <w:szCs w:val="22"/>
        </w:rPr>
        <w:t xml:space="preserve">Propose the following text to TR 33.929-6: </w:t>
      </w:r>
    </w:p>
    <w:p w14:paraId="4CA26C3E" w14:textId="3B1359D3" w:rsidR="00A07AC3" w:rsidRDefault="00A07AC3" w:rsidP="00E10207">
      <w:pPr>
        <w:tabs>
          <w:tab w:val="left" w:pos="709"/>
        </w:tabs>
        <w:jc w:val="center"/>
        <w:rPr>
          <w:rFonts w:ascii="Arial" w:hAnsi="Arial"/>
          <w:color w:val="auto"/>
          <w:sz w:val="36"/>
        </w:rPr>
      </w:pPr>
      <w:r w:rsidRPr="004A20D0">
        <w:rPr>
          <w:bCs/>
          <w:color w:val="7030A0"/>
          <w:sz w:val="56"/>
          <w:szCs w:val="56"/>
        </w:rPr>
        <w:t>***** New text ****</w:t>
      </w:r>
    </w:p>
    <w:p w14:paraId="33D4EF7B" w14:textId="336DC4B5" w:rsidR="002326C0" w:rsidRDefault="00D35DD5" w:rsidP="00365E05">
      <w:pPr>
        <w:pStyle w:val="Heading3"/>
      </w:pPr>
      <w:r>
        <w:t>4.</w:t>
      </w:r>
      <w:r w:rsidR="00365E05">
        <w:t>2.</w:t>
      </w:r>
      <w:r w:rsidR="00926E59">
        <w:t>7</w:t>
      </w:r>
      <w:r>
        <w:tab/>
        <w:t xml:space="preserve">RCS interworking with </w:t>
      </w:r>
      <w:r w:rsidR="0002654F">
        <w:t>M</w:t>
      </w:r>
      <w:r>
        <w:t>MS</w:t>
      </w:r>
    </w:p>
    <w:p w14:paraId="1020BB1E" w14:textId="0C686A14" w:rsidR="004540D6" w:rsidRPr="004540D6" w:rsidRDefault="00D35DD5" w:rsidP="00365E05">
      <w:pPr>
        <w:pStyle w:val="Heading4"/>
      </w:pPr>
      <w:r>
        <w:t>4.</w:t>
      </w:r>
      <w:r w:rsidR="00365E05">
        <w:t>2</w:t>
      </w:r>
      <w:r>
        <w:t>.</w:t>
      </w:r>
      <w:r w:rsidR="00926E59">
        <w:t>7</w:t>
      </w:r>
      <w:r w:rsidR="00365E05">
        <w:t>.1</w:t>
      </w:r>
      <w:r>
        <w:tab/>
        <w:t>General</w:t>
      </w:r>
    </w:p>
    <w:p w14:paraId="2098972B" w14:textId="2EA8CE75" w:rsidR="00207137" w:rsidRDefault="00D35DD5" w:rsidP="0002654F">
      <w:pPr>
        <w:spacing w:before="120"/>
      </w:pPr>
      <w:r>
        <w:t xml:space="preserve">The RCS message may be delivered as an </w:t>
      </w:r>
      <w:r w:rsidR="0002654F">
        <w:t>M</w:t>
      </w:r>
      <w:r>
        <w:t xml:space="preserve">MS message to the destination when the RCS message </w:t>
      </w:r>
      <w:r w:rsidR="00830CFE">
        <w:t>can be delivered neither</w:t>
      </w:r>
      <w:r>
        <w:t xml:space="preserve"> as an RCS message</w:t>
      </w:r>
      <w:r w:rsidR="00365E05">
        <w:t xml:space="preserve"> </w:t>
      </w:r>
      <w:r w:rsidR="00830CFE">
        <w:t>n</w:t>
      </w:r>
      <w:r w:rsidR="0002654F">
        <w:t>or as an SMS message</w:t>
      </w:r>
      <w:r w:rsidR="00830CFE">
        <w:t xml:space="preserve">, but can </w:t>
      </w:r>
      <w:r w:rsidR="00365E05">
        <w:t xml:space="preserve">be delivered as </w:t>
      </w:r>
      <w:r w:rsidR="0002654F">
        <w:t>M</w:t>
      </w:r>
      <w:r w:rsidR="00365E05">
        <w:t>MS</w:t>
      </w:r>
      <w:r w:rsidR="000E22AD">
        <w:t>.</w:t>
      </w:r>
    </w:p>
    <w:p w14:paraId="0004EFA3" w14:textId="1D051CB2" w:rsidR="00830CFE" w:rsidRDefault="00830CFE" w:rsidP="00830CFE">
      <w:pPr>
        <w:spacing w:before="120"/>
      </w:pPr>
      <w:r>
        <w:t xml:space="preserve">As described in clause 4.2.6.1, the network function that performs the interworking from RCS to MMS and vice-versa is also referred to as Interworking Function (IWF). The present document refers to the same as CPM Interworking </w:t>
      </w:r>
      <w:r w:rsidR="007C559B">
        <w:t>F</w:t>
      </w:r>
      <w:r>
        <w:t>unction which, in part, includes the RCS Server and the MMS Proxy/Relay Server.</w:t>
      </w:r>
    </w:p>
    <w:p w14:paraId="5869FB7B" w14:textId="027E4AF8" w:rsidR="00830CFE" w:rsidRDefault="00D32831" w:rsidP="00830CFE">
      <w:pPr>
        <w:spacing w:before="120"/>
        <w:jc w:val="center"/>
      </w:pPr>
      <w:r>
        <w:object w:dxaOrig="8929" w:dyaOrig="2760" w14:anchorId="0500C82B">
          <v:shape id="_x0000_i1026" type="#_x0000_t75" style="width:258pt;height:79.7pt" o:ole="">
            <v:imagedata r:id="rId10" o:title=""/>
          </v:shape>
          <o:OLEObject Type="Embed" ProgID="Visio.Drawing.15" ShapeID="_x0000_i1026" DrawAspect="Content" ObjectID="_1813061871" r:id="rId11"/>
        </w:object>
      </w:r>
    </w:p>
    <w:p w14:paraId="74E19185" w14:textId="420ECEEE" w:rsidR="00830CFE" w:rsidRDefault="00830CFE" w:rsidP="00830CFE">
      <w:pPr>
        <w:pStyle w:val="Caption"/>
        <w:jc w:val="center"/>
      </w:pPr>
      <w:r>
        <w:t>Figure 4.2.7.1-1: CPM Interworking Function for RCS to MMS interworking</w:t>
      </w:r>
    </w:p>
    <w:p w14:paraId="0C98A257" w14:textId="682AA95C" w:rsidR="00830CFE" w:rsidRDefault="00830CFE" w:rsidP="00830CFE">
      <w:pPr>
        <w:spacing w:before="120"/>
      </w:pPr>
      <w:r>
        <w:t>For RCS to MMS interworking, the CPM Interworking Function may reside in the terminating network domain (e.g. when the terminating user is not registered for RCS) or in the originating network domain (e.g. when the terminating network does not support the RCS).</w:t>
      </w:r>
    </w:p>
    <w:p w14:paraId="5698A35E" w14:textId="47B02050" w:rsidR="00830CFE" w:rsidRDefault="00987D3D" w:rsidP="00830CFE">
      <w:pPr>
        <w:pStyle w:val="B1"/>
        <w:ind w:left="0" w:firstLine="0"/>
      </w:pPr>
      <w:r>
        <w:t>The third party RCS service provider, by definition, is an RCS service provider and therefore, th</w:t>
      </w:r>
      <w:r w:rsidR="00830CFE">
        <w:t>e present document limits the illustr</w:t>
      </w:r>
      <w:r>
        <w:t xml:space="preserve">ations to the case where the terminating user </w:t>
      </w:r>
      <w:r w:rsidR="00830CFE">
        <w:t>is served in a CSP domain. The RCS for the originating user may either be provided by the originating CSP domain or by a third party RCS service provider domain.</w:t>
      </w:r>
    </w:p>
    <w:p w14:paraId="38C03D18" w14:textId="2D28A319" w:rsidR="00830CFE" w:rsidRDefault="00D32831" w:rsidP="00D32831">
      <w:pPr>
        <w:pStyle w:val="B1"/>
        <w:ind w:left="0" w:firstLine="0"/>
        <w:jc w:val="center"/>
      </w:pPr>
      <w:r>
        <w:object w:dxaOrig="11388" w:dyaOrig="7920" w14:anchorId="6F6A954F">
          <v:shape id="_x0000_i1027" type="#_x0000_t75" style="width:308.55pt;height:214.3pt" o:ole="">
            <v:imagedata r:id="rId12" o:title=""/>
          </v:shape>
          <o:OLEObject Type="Embed" ProgID="Visio.Drawing.15" ShapeID="_x0000_i1027" DrawAspect="Content" ObjectID="_1813061872" r:id="rId13"/>
        </w:object>
      </w:r>
    </w:p>
    <w:p w14:paraId="41F4836E" w14:textId="2ECBCEDA" w:rsidR="00830CFE" w:rsidRDefault="00830CFE" w:rsidP="00830CFE">
      <w:pPr>
        <w:pStyle w:val="Caption"/>
        <w:jc w:val="center"/>
      </w:pPr>
      <w:r>
        <w:t>Figure 4.2.</w:t>
      </w:r>
      <w:r w:rsidR="00D32831">
        <w:t>7</w:t>
      </w:r>
      <w:r>
        <w:t>.1-</w:t>
      </w:r>
      <w:r w:rsidR="000A176F">
        <w:t>2</w:t>
      </w:r>
      <w:r>
        <w:t xml:space="preserve">: Scenarios of CPM Interworking Function for RCS to </w:t>
      </w:r>
      <w:r w:rsidR="00D32831">
        <w:t>M</w:t>
      </w:r>
      <w:r>
        <w:t>MS interworking</w:t>
      </w:r>
    </w:p>
    <w:p w14:paraId="7B0E5FFF" w14:textId="4AD47A7F" w:rsidR="007C559B" w:rsidRDefault="007C559B" w:rsidP="007C559B">
      <w:pPr>
        <w:spacing w:before="120"/>
      </w:pPr>
      <w:r>
        <w:t>For RCS to MMS interworking to happen, the destination should be addressed using a MSISDN or an E.164 number, both from an RCS perspective are in IMPU format.</w:t>
      </w:r>
    </w:p>
    <w:p w14:paraId="2EAEF2A1" w14:textId="546C4762" w:rsidR="00830CFE" w:rsidRDefault="00830CFE" w:rsidP="00830CFE">
      <w:pPr>
        <w:pStyle w:val="B1"/>
        <w:ind w:left="0" w:firstLine="0"/>
      </w:pPr>
      <w:r>
        <w:lastRenderedPageBreak/>
        <w:t>The RCS topology scenarios illustrated in clause 4.2.3 and clause 4.2.5.2 are applicable for the originating end of the RCS handling.</w:t>
      </w:r>
    </w:p>
    <w:p w14:paraId="089ED499" w14:textId="58FB4DFF" w:rsidR="00830CFE" w:rsidRDefault="00830CFE" w:rsidP="00830CFE">
      <w:pPr>
        <w:pStyle w:val="B1"/>
        <w:ind w:left="0" w:firstLine="0"/>
      </w:pPr>
      <w:r>
        <w:t xml:space="preserve">The subsequent clauses illustrate the topology scenarios for RCS to </w:t>
      </w:r>
      <w:r w:rsidR="00987D3D">
        <w:t>M</w:t>
      </w:r>
      <w:r>
        <w:t xml:space="preserve">MS interworking (i.e. destination is the </w:t>
      </w:r>
      <w:r w:rsidR="00987D3D">
        <w:t>M</w:t>
      </w:r>
      <w:r>
        <w:t xml:space="preserve">MS user). The illustrations of </w:t>
      </w:r>
      <w:r w:rsidR="00987D3D">
        <w:t>M</w:t>
      </w:r>
      <w:r>
        <w:t xml:space="preserve">MS to RCS interworking </w:t>
      </w:r>
      <w:r w:rsidR="000A176F">
        <w:t xml:space="preserve">(if possible) </w:t>
      </w:r>
      <w:r>
        <w:t>are for further study from this TR perspective.</w:t>
      </w:r>
    </w:p>
    <w:p w14:paraId="0A433A6A" w14:textId="134F96E0" w:rsidR="00365E05" w:rsidRDefault="00365E05" w:rsidP="00365E05">
      <w:pPr>
        <w:pStyle w:val="Heading4"/>
      </w:pPr>
      <w:r>
        <w:t>4.2.</w:t>
      </w:r>
      <w:r w:rsidR="00926E59">
        <w:t>7</w:t>
      </w:r>
      <w:r>
        <w:t>.2</w:t>
      </w:r>
      <w:r>
        <w:tab/>
      </w:r>
      <w:r w:rsidR="007C559B">
        <w:t>CPM interworking function at</w:t>
      </w:r>
      <w:r>
        <w:t xml:space="preserve"> the terminating </w:t>
      </w:r>
      <w:r w:rsidR="004B4ACB">
        <w:t>end</w:t>
      </w:r>
    </w:p>
    <w:p w14:paraId="3FE3FB86" w14:textId="403EEB38" w:rsidR="002B4271" w:rsidRDefault="002B4271" w:rsidP="00830ED3">
      <w:pPr>
        <w:pStyle w:val="Heading5"/>
      </w:pPr>
      <w:r>
        <w:t>4.2.</w:t>
      </w:r>
      <w:r w:rsidR="00926E59">
        <w:t>7</w:t>
      </w:r>
      <w:r>
        <w:t>.2.1</w:t>
      </w:r>
      <w:r>
        <w:tab/>
        <w:t>General</w:t>
      </w:r>
    </w:p>
    <w:p w14:paraId="4445E69D" w14:textId="3BEC0FD8" w:rsidR="00886053" w:rsidRDefault="00C92D17" w:rsidP="002B4271">
      <w:r>
        <w:t xml:space="preserve">This clause illustrates the scenarios of RCS to </w:t>
      </w:r>
      <w:r w:rsidR="00926E59">
        <w:t>M</w:t>
      </w:r>
      <w:r>
        <w:t>MS interworking at the terminating end</w:t>
      </w:r>
      <w:r w:rsidR="00926E59">
        <w:t>.</w:t>
      </w:r>
    </w:p>
    <w:p w14:paraId="18F3304E" w14:textId="263200E2" w:rsidR="00C92D17" w:rsidRDefault="00C92D17" w:rsidP="002B4271">
      <w:r>
        <w:t xml:space="preserve">The scenarios illustrate the following: </w:t>
      </w:r>
    </w:p>
    <w:p w14:paraId="0CCDD256" w14:textId="368E385F" w:rsidR="00886053" w:rsidRDefault="00886053" w:rsidP="00886053">
      <w:pPr>
        <w:pStyle w:val="B1"/>
        <w:numPr>
          <w:ilvl w:val="0"/>
          <w:numId w:val="21"/>
        </w:numPr>
      </w:pPr>
      <w:r>
        <w:t>Originating RCS serve</w:t>
      </w:r>
      <w:r w:rsidR="00C92D17">
        <w:t>r</w:t>
      </w:r>
      <w:r>
        <w:t xml:space="preserve"> is in </w:t>
      </w:r>
      <w:r w:rsidR="00C92D17">
        <w:t xml:space="preserve">the </w:t>
      </w:r>
      <w:r>
        <w:t>CSP domain.</w:t>
      </w:r>
    </w:p>
    <w:p w14:paraId="64FA827C" w14:textId="6A28B3FF" w:rsidR="002B4271" w:rsidRDefault="00886053" w:rsidP="00886053">
      <w:pPr>
        <w:pStyle w:val="B1"/>
        <w:numPr>
          <w:ilvl w:val="0"/>
          <w:numId w:val="21"/>
        </w:numPr>
      </w:pPr>
      <w:r>
        <w:t>Originating</w:t>
      </w:r>
      <w:r w:rsidR="00641E71">
        <w:t xml:space="preserve"> </w:t>
      </w:r>
      <w:r>
        <w:t>RCS server is in third party RCS service provider domain.</w:t>
      </w:r>
    </w:p>
    <w:p w14:paraId="33F9D8A6" w14:textId="09155C39" w:rsidR="00987D3D" w:rsidRDefault="00987D3D" w:rsidP="00987D3D">
      <w:r>
        <w:t>The illustration starts with the assumption that two users involved are in two different domains. An illustration is shown at the end, in case two users happens to be in the same CSP domain. The exact use of this case is further study.</w:t>
      </w:r>
    </w:p>
    <w:p w14:paraId="18C23096" w14:textId="137FA3AB" w:rsidR="00886053" w:rsidRDefault="00886053" w:rsidP="002B4271">
      <w:r>
        <w:t xml:space="preserve">When the originating RCS server is in third party RCS service provider domain, the case 2 illustrated in clause 4.2.5.2 (hybrid case) are considered. However, </w:t>
      </w:r>
      <w:r w:rsidR="00830CFE">
        <w:t xml:space="preserve">other cases </w:t>
      </w:r>
      <w:r>
        <w:t>can be applicable too.</w:t>
      </w:r>
    </w:p>
    <w:p w14:paraId="1B6508D7" w14:textId="22B68A00" w:rsidR="00987D3D" w:rsidRDefault="00987D3D" w:rsidP="00987D3D">
      <w:r>
        <w:t>Illustrative examples of LI for messaging to support the interception of MMS to the terminating target are in TR 33.929-8 [1</w:t>
      </w:r>
      <w:r w:rsidR="0089336B">
        <w:t>6</w:t>
      </w:r>
      <w:r>
        <w:t>].</w:t>
      </w:r>
    </w:p>
    <w:p w14:paraId="6D0E4FCD" w14:textId="4FD8E24A" w:rsidR="00641E71" w:rsidRDefault="00641E71" w:rsidP="00641E71">
      <w:r>
        <w:t xml:space="preserve">In all the illustrations, since the terminating user does not receive the RCS service, the scope of the RCS LI when the terminating user is a target </w:t>
      </w:r>
      <w:r w:rsidR="00926E59">
        <w:t xml:space="preserve">for RCS </w:t>
      </w:r>
      <w:r>
        <w:t>may be limited (e.g. reporting only the incoming SIP messages). Alternatively, the RCS Server in the terminating end may not provide the LI functions when the terminating user is a target for RCS. Likewise, for the case of target non-local ID, the LI functions provided in the terminating domain may be limited when the originating user is a target non-local ID for RCS in the terminating domain.</w:t>
      </w:r>
    </w:p>
    <w:p w14:paraId="6F8C5468" w14:textId="4E6E04E0" w:rsidR="008F5349" w:rsidRDefault="008F5349" w:rsidP="00830ED3">
      <w:pPr>
        <w:pStyle w:val="Heading5"/>
      </w:pPr>
      <w:r>
        <w:t>4.2.</w:t>
      </w:r>
      <w:r w:rsidR="001A1F71">
        <w:t>7</w:t>
      </w:r>
      <w:r>
        <w:t>.2.</w:t>
      </w:r>
      <w:r w:rsidR="0089336B">
        <w:t>2</w:t>
      </w:r>
      <w:r>
        <w:tab/>
      </w:r>
      <w:r w:rsidR="001A1F71">
        <w:t>Originating RCS user is in CSP domain</w:t>
      </w:r>
    </w:p>
    <w:p w14:paraId="758F0B12" w14:textId="43F6C9D3" w:rsidR="008F5349" w:rsidRDefault="008F5349" w:rsidP="008F5349">
      <w:pPr>
        <w:pStyle w:val="NO"/>
        <w:ind w:left="0" w:firstLine="0"/>
      </w:pPr>
      <w:r>
        <w:t>The figure 4.2.</w:t>
      </w:r>
      <w:r w:rsidR="001A1F71">
        <w:t>7</w:t>
      </w:r>
      <w:r>
        <w:t>.2.</w:t>
      </w:r>
      <w:r w:rsidR="0089336B">
        <w:t>2</w:t>
      </w:r>
      <w:r>
        <w:t xml:space="preserve">-1 illustrates a case </w:t>
      </w:r>
      <w:r w:rsidR="00830ED3">
        <w:t xml:space="preserve">of </w:t>
      </w:r>
      <w:r w:rsidR="001A1F71">
        <w:t>RCS to MMS interworking</w:t>
      </w:r>
      <w:r w:rsidR="00830ED3">
        <w:t xml:space="preserve"> </w:t>
      </w:r>
      <w:r>
        <w:t xml:space="preserve">where User (A) is a target </w:t>
      </w:r>
      <w:r w:rsidR="001A1F71">
        <w:t xml:space="preserve">for RCS </w:t>
      </w:r>
      <w:r>
        <w:t xml:space="preserve">in the CSP domain A and User (B) is a target </w:t>
      </w:r>
      <w:r w:rsidR="001A1F71">
        <w:t xml:space="preserve">for RCS and messaging </w:t>
      </w:r>
      <w:r>
        <w:t>in the CSP domain B.</w:t>
      </w:r>
      <w:r w:rsidR="00641E71">
        <w:t xml:space="preserve"> </w:t>
      </w:r>
    </w:p>
    <w:p w14:paraId="0BA8A3F5" w14:textId="572F944A" w:rsidR="008F5349" w:rsidRDefault="0089336B" w:rsidP="008F5349">
      <w:pPr>
        <w:pStyle w:val="NO"/>
        <w:ind w:left="0" w:firstLine="0"/>
      </w:pPr>
      <w:r>
        <w:object w:dxaOrig="31009" w:dyaOrig="6336" w14:anchorId="52F7F756">
          <v:shape id="_x0000_i1028" type="#_x0000_t75" style="width:480.45pt;height:98.15pt" o:ole="">
            <v:imagedata r:id="rId14" o:title=""/>
          </v:shape>
          <o:OLEObject Type="Embed" ProgID="Visio.Drawing.15" ShapeID="_x0000_i1028" DrawAspect="Content" ObjectID="_1813061873" r:id="rId15"/>
        </w:object>
      </w:r>
    </w:p>
    <w:p w14:paraId="18AA250B" w14:textId="6DBDF6F7" w:rsidR="008F5349" w:rsidRDefault="008F5349" w:rsidP="00201A9F">
      <w:pPr>
        <w:pStyle w:val="Caption"/>
        <w:jc w:val="center"/>
      </w:pPr>
      <w:r>
        <w:t>Figure 4.2.</w:t>
      </w:r>
      <w:r w:rsidR="001A1F71">
        <w:t>7.</w:t>
      </w:r>
      <w:r>
        <w:t>2.</w:t>
      </w:r>
      <w:r w:rsidR="0089336B">
        <w:t>2</w:t>
      </w:r>
      <w:r>
        <w:t xml:space="preserve">-1: RCS to </w:t>
      </w:r>
      <w:r w:rsidR="00AB65C7">
        <w:t>M</w:t>
      </w:r>
      <w:r>
        <w:t>MS interworking at the terminating end</w:t>
      </w:r>
    </w:p>
    <w:p w14:paraId="525BE8E4" w14:textId="33E333E8" w:rsidR="008F5349" w:rsidRDefault="008F5349" w:rsidP="008F5349">
      <w:pPr>
        <w:spacing w:before="120"/>
      </w:pPr>
      <w:r>
        <w:t>For RCS LI, the RCS Server (A) present in the CSP domain A provides the LI functions when User (A) is a target for RCS in CSP domain A and RCS Server (B)</w:t>
      </w:r>
      <w:r w:rsidRPr="007B3697">
        <w:t xml:space="preserve"> </w:t>
      </w:r>
      <w:r>
        <w:t>present in the CSP domain B provides the LI functions when the User (B) is a target for RCS in CSP domain B. The RCS Servers provide both IRI-POI and CC-POI functions.</w:t>
      </w:r>
    </w:p>
    <w:p w14:paraId="7B0C7303" w14:textId="2BB849A8" w:rsidR="00BA1051" w:rsidRDefault="00F51C85" w:rsidP="00BA1051">
      <w:pPr>
        <w:spacing w:before="120"/>
      </w:pPr>
      <w:r>
        <w:t>In case User (B) is also a target for messaging, t</w:t>
      </w:r>
      <w:r w:rsidR="00692E29">
        <w:t xml:space="preserve">he </w:t>
      </w:r>
      <w:r w:rsidR="001A1F71">
        <w:t xml:space="preserve">MMS Proxy/Relay Server present in the </w:t>
      </w:r>
      <w:r w:rsidR="0089336B">
        <w:t>CSP domain B</w:t>
      </w:r>
      <w:r w:rsidR="00BA1051">
        <w:t xml:space="preserve"> </w:t>
      </w:r>
      <w:r w:rsidR="00692E29">
        <w:t>provides the LI functions</w:t>
      </w:r>
      <w:r>
        <w:t>. The</w:t>
      </w:r>
      <w:r w:rsidR="00692E29">
        <w:t xml:space="preserve"> </w:t>
      </w:r>
      <w:r w:rsidR="001A1F71">
        <w:t>MMS Proxy/Relay Server provides t</w:t>
      </w:r>
      <w:r w:rsidR="00692E29">
        <w:t xml:space="preserve">he IRI-POI </w:t>
      </w:r>
      <w:r w:rsidR="001A1F71">
        <w:t xml:space="preserve">and CC-POI </w:t>
      </w:r>
      <w:r w:rsidR="00692E29">
        <w:t>function</w:t>
      </w:r>
      <w:r w:rsidR="001A1F71">
        <w:t>s</w:t>
      </w:r>
      <w:r w:rsidR="0089336B">
        <w:t xml:space="preserve"> as illustrated in TR 33.929-8 [16]</w:t>
      </w:r>
      <w:r w:rsidR="00692E29">
        <w:t>.</w:t>
      </w:r>
    </w:p>
    <w:p w14:paraId="4185B648" w14:textId="57EE8979" w:rsidR="0089336B" w:rsidRDefault="0089336B" w:rsidP="0089336B">
      <w:pPr>
        <w:pStyle w:val="NO"/>
      </w:pPr>
      <w:r>
        <w:t>NOTE:</w:t>
      </w:r>
      <w:r>
        <w:tab/>
        <w:t xml:space="preserve">Since the terminating user </w:t>
      </w:r>
      <w:bookmarkStart w:id="3" w:name="_Hlk202033757"/>
      <w:r w:rsidR="00547E90">
        <w:t>(User (B) in figure 4.2.7.2.2-1)</w:t>
      </w:r>
      <w:bookmarkEnd w:id="3"/>
      <w:r w:rsidR="00547E90">
        <w:t xml:space="preserve"> </w:t>
      </w:r>
      <w:r>
        <w:t xml:space="preserve">does not receive the RCS service, the scope of the RCS LI when the terminating user is a target for RCS </w:t>
      </w:r>
      <w:r w:rsidR="00547E90">
        <w:t xml:space="preserve">in the terminating domain </w:t>
      </w:r>
      <w:bookmarkStart w:id="4" w:name="_Hlk202033782"/>
      <w:r w:rsidR="00547E90">
        <w:t>(CSP domain in figure 4.2.7.2.2-1</w:t>
      </w:r>
      <w:bookmarkEnd w:id="4"/>
      <w:r w:rsidR="00547E90">
        <w:t xml:space="preserve">) </w:t>
      </w:r>
      <w:r>
        <w:t>may be limited (e.g. reporting only the incoming SIP messages). Alternatively, the RCS Server in the terminating end may not provide the LI functions when the terminating user is a target for RCS.</w:t>
      </w:r>
    </w:p>
    <w:p w14:paraId="4E078370" w14:textId="751CBFD2" w:rsidR="0089336B" w:rsidRDefault="0089336B" w:rsidP="0089336B">
      <w:pPr>
        <w:spacing w:before="120"/>
      </w:pPr>
      <w:r>
        <w:t>The above NOTE is applicable to the illustrations shown in the subsequent clauses as well.</w:t>
      </w:r>
    </w:p>
    <w:p w14:paraId="385A4F16" w14:textId="129B8067" w:rsidR="005678E9" w:rsidRDefault="002B4271" w:rsidP="002326C0">
      <w:pPr>
        <w:spacing w:before="120"/>
        <w:rPr>
          <w:u w:val="single"/>
        </w:rPr>
      </w:pPr>
      <w:r>
        <w:lastRenderedPageBreak/>
        <w:t xml:space="preserve"> </w:t>
      </w:r>
      <w:r w:rsidR="00FC30D1" w:rsidRPr="00FC30D1">
        <w:rPr>
          <w:u w:val="single"/>
        </w:rPr>
        <w:t>The case of target non-local ID</w:t>
      </w:r>
    </w:p>
    <w:p w14:paraId="5392C163" w14:textId="67984C88" w:rsidR="00FC30D1" w:rsidRDefault="00FC30D1" w:rsidP="00FC30D1">
      <w:pPr>
        <w:pStyle w:val="NO"/>
        <w:ind w:left="0" w:firstLine="0"/>
      </w:pPr>
      <w:r>
        <w:t>The figure 4.2.</w:t>
      </w:r>
      <w:r w:rsidR="001A1F71">
        <w:t>7</w:t>
      </w:r>
      <w:r>
        <w:t>.2.</w:t>
      </w:r>
      <w:r w:rsidR="0089336B">
        <w:t>2</w:t>
      </w:r>
      <w:r>
        <w:t xml:space="preserve">-2 illustrates a case </w:t>
      </w:r>
      <w:r w:rsidR="00714237">
        <w:t xml:space="preserve">of </w:t>
      </w:r>
      <w:r w:rsidR="001A1F71">
        <w:t>RCS to MMS interworking</w:t>
      </w:r>
      <w:r w:rsidR="00714237">
        <w:t xml:space="preserve"> </w:t>
      </w:r>
      <w:r>
        <w:t>where User (A) is a target non-local ID</w:t>
      </w:r>
      <w:r w:rsidR="0089336B">
        <w:t xml:space="preserve"> for RCS</w:t>
      </w:r>
      <w:r w:rsidR="00400249">
        <w:t xml:space="preserve"> </w:t>
      </w:r>
      <w:r>
        <w:t xml:space="preserve">in the CSP domain B and User (B) is a target non-local ID </w:t>
      </w:r>
      <w:r w:rsidR="0089336B">
        <w:t xml:space="preserve">for RCS </w:t>
      </w:r>
      <w:r>
        <w:t xml:space="preserve">in the CSP domain </w:t>
      </w:r>
      <w:r w:rsidR="0089336B">
        <w:t>A</w:t>
      </w:r>
      <w:r>
        <w:t>.</w:t>
      </w:r>
      <w:r w:rsidR="00400249">
        <w:t xml:space="preserve"> </w:t>
      </w:r>
    </w:p>
    <w:p w14:paraId="4011CE74" w14:textId="0F2BBAEF" w:rsidR="00FC30D1" w:rsidRDefault="0089336B" w:rsidP="00FC30D1">
      <w:pPr>
        <w:pStyle w:val="NO"/>
        <w:ind w:left="0" w:firstLine="0"/>
      </w:pPr>
      <w:r>
        <w:object w:dxaOrig="30649" w:dyaOrig="8701" w14:anchorId="2F67A2E4">
          <v:shape id="_x0000_i1029" type="#_x0000_t75" style="width:481.3pt;height:136.7pt" o:ole="">
            <v:imagedata r:id="rId16" o:title=""/>
          </v:shape>
          <o:OLEObject Type="Embed" ProgID="Visio.Drawing.15" ShapeID="_x0000_i1029" DrawAspect="Content" ObjectID="_1813061874" r:id="rId17"/>
        </w:object>
      </w:r>
    </w:p>
    <w:p w14:paraId="062A09AB" w14:textId="0A98B032" w:rsidR="00FC30D1" w:rsidRDefault="00FC30D1" w:rsidP="00FC30D1">
      <w:pPr>
        <w:pStyle w:val="Caption"/>
        <w:jc w:val="center"/>
      </w:pPr>
      <w:r>
        <w:t>Figure 4.2.</w:t>
      </w:r>
      <w:r w:rsidR="001A1F71">
        <w:t>7</w:t>
      </w:r>
      <w:r>
        <w:t>.2.</w:t>
      </w:r>
      <w:r w:rsidR="0089336B">
        <w:t>2</w:t>
      </w:r>
      <w:r>
        <w:t>-</w:t>
      </w:r>
      <w:r w:rsidR="004E732C">
        <w:t>2</w:t>
      </w:r>
      <w:r>
        <w:t xml:space="preserve">: RCS to </w:t>
      </w:r>
      <w:r w:rsidR="00AB65C7">
        <w:t>MMS</w:t>
      </w:r>
      <w:r>
        <w:t xml:space="preserve"> interworking at the terminating end (target non-local ID) </w:t>
      </w:r>
    </w:p>
    <w:p w14:paraId="2107B06C" w14:textId="6AF7C576" w:rsidR="00F51C85" w:rsidRDefault="00FC30D1" w:rsidP="0089336B">
      <w:pPr>
        <w:spacing w:before="120"/>
      </w:pPr>
      <w:r>
        <w:t>RCS Server (A) present in the CSP domain A provides the LI functions when User (</w:t>
      </w:r>
      <w:r w:rsidR="00E13DF8">
        <w:t>B</w:t>
      </w:r>
      <w:r>
        <w:t xml:space="preserve">) is a target </w:t>
      </w:r>
      <w:r w:rsidR="00E13DF8">
        <w:t xml:space="preserve">non-local ID </w:t>
      </w:r>
      <w:r>
        <w:t>for RCS in CSP domain A</w:t>
      </w:r>
      <w:r w:rsidR="008C107E">
        <w:t xml:space="preserve">. </w:t>
      </w:r>
      <w:r>
        <w:t>The RCS Server</w:t>
      </w:r>
      <w:r w:rsidR="008C107E">
        <w:t xml:space="preserve"> (A)</w:t>
      </w:r>
      <w:r>
        <w:t xml:space="preserve"> provide both IRI-POI and CC-POI functions.</w:t>
      </w:r>
      <w:r w:rsidR="001A1F71">
        <w:t xml:space="preserve"> RCS Server (B) present in the CSP domain B provides the LI functions when the User (A) is a target non-local ID in CSP domain B.</w:t>
      </w:r>
    </w:p>
    <w:p w14:paraId="377E46B7" w14:textId="3E5F288B" w:rsidR="0089336B" w:rsidRDefault="00F51C85" w:rsidP="0089336B">
      <w:pPr>
        <w:spacing w:before="120"/>
      </w:pPr>
      <w:r>
        <w:t xml:space="preserve">In case User (A) is target non-local ID for messaging, </w:t>
      </w:r>
      <w:r w:rsidR="0089336B">
        <w:t xml:space="preserve">the MMS Proxy/Relay Server present in the CSP domain B provides the LI functions </w:t>
      </w:r>
      <w:r>
        <w:t>.</w:t>
      </w:r>
    </w:p>
    <w:p w14:paraId="2205FBD5" w14:textId="63A32CE4" w:rsidR="0089336B" w:rsidRDefault="0089336B" w:rsidP="0089336B">
      <w:pPr>
        <w:pStyle w:val="NO"/>
      </w:pPr>
      <w:r>
        <w:t>NOTE:</w:t>
      </w:r>
      <w:r>
        <w:tab/>
        <w:t>Since the terminating user (i.e. User (B) in figure 4.2.</w:t>
      </w:r>
      <w:r w:rsidR="00547E90">
        <w:t>7</w:t>
      </w:r>
      <w:r>
        <w:t>.2.2.1-2) does not receive the RCS service, the scope of the RCS LI in the terminating domain (i.e. CSP domain B in figure 4.2.</w:t>
      </w:r>
      <w:r w:rsidR="00547E90">
        <w:t>7</w:t>
      </w:r>
      <w:r>
        <w:t>.2.1-2) when the originating user (i.e. User (A) in figure 4.2.</w:t>
      </w:r>
      <w:r w:rsidR="00547E90">
        <w:t>7</w:t>
      </w:r>
      <w:r>
        <w:t>.2.2.1-2) is a target non-local ID in the terminating domain may be limited (e.g. reporting only the incoming SIP messages). Alternatively, the RCS Server in the terminating domain may not provide the LI functions when the originating user is a target non-local ID for RCS in that domain. Also, since the terminating user did not receive the RCS message, when the terminating user is a target non-local ID for RCS in the originating CSP domain (i.e. CSP domain A in figure 4.2.6.2.2.1-2), whether RCS LI needs to be provided in the originating domain is to be determined. Such a determination is outside the scope of the present document.</w:t>
      </w:r>
    </w:p>
    <w:p w14:paraId="5A9AD173" w14:textId="05FE2337" w:rsidR="0089336B" w:rsidRDefault="0089336B" w:rsidP="0089336B">
      <w:pPr>
        <w:spacing w:before="120"/>
      </w:pPr>
      <w:r>
        <w:t>The above NOTE is applicable to the illustrations shown in the subsequent clauses as well.</w:t>
      </w:r>
    </w:p>
    <w:p w14:paraId="1FE7A8F0" w14:textId="4C0C4854" w:rsidR="00B77E67" w:rsidRDefault="00B77E67" w:rsidP="00714237">
      <w:pPr>
        <w:pStyle w:val="Heading5"/>
      </w:pPr>
      <w:r>
        <w:t>4.2.</w:t>
      </w:r>
      <w:r w:rsidR="00AB65C7">
        <w:t>7</w:t>
      </w:r>
      <w:r>
        <w:t>.2.</w:t>
      </w:r>
      <w:r w:rsidR="0089336B">
        <w:t>3</w:t>
      </w:r>
      <w:r>
        <w:tab/>
        <w:t>Originating RCS server is in third party RCS provider domain</w:t>
      </w:r>
    </w:p>
    <w:p w14:paraId="1EA19E96" w14:textId="0199962E" w:rsidR="00B77E67" w:rsidRDefault="00B77E67" w:rsidP="00B77E67">
      <w:pPr>
        <w:pStyle w:val="NO"/>
        <w:ind w:left="0" w:firstLine="0"/>
      </w:pPr>
      <w:r>
        <w:t>The figure 4.2.</w:t>
      </w:r>
      <w:r w:rsidR="001A1F71">
        <w:t>7</w:t>
      </w:r>
      <w:r>
        <w:t>.2.</w:t>
      </w:r>
      <w:r w:rsidR="0089336B">
        <w:t>3</w:t>
      </w:r>
      <w:r>
        <w:t xml:space="preserve">-1 illustrates a case </w:t>
      </w:r>
      <w:r w:rsidR="00714237">
        <w:t xml:space="preserve">of </w:t>
      </w:r>
      <w:r w:rsidR="00AB65C7">
        <w:t>RCS to MMS interworking case when</w:t>
      </w:r>
      <w:r>
        <w:t xml:space="preserve"> User (A)</w:t>
      </w:r>
      <w:r w:rsidR="00917877">
        <w:t xml:space="preserve"> served by CSP domain A1 </w:t>
      </w:r>
      <w:r>
        <w:t xml:space="preserve">is a target in the </w:t>
      </w:r>
      <w:r w:rsidR="00917877">
        <w:t xml:space="preserve">third party RCS provider domain A and </w:t>
      </w:r>
      <w:r>
        <w:t xml:space="preserve">User (B) is a target </w:t>
      </w:r>
      <w:r w:rsidR="0089336B">
        <w:t xml:space="preserve">for RCS </w:t>
      </w:r>
      <w:r>
        <w:t>in the CSP domain B.</w:t>
      </w:r>
    </w:p>
    <w:p w14:paraId="394DA4C1" w14:textId="1970889E" w:rsidR="00B77E67" w:rsidRDefault="00AB65C7" w:rsidP="00B77E67">
      <w:pPr>
        <w:pStyle w:val="NO"/>
        <w:ind w:left="0" w:firstLine="0"/>
      </w:pPr>
      <w:r>
        <w:object w:dxaOrig="17124" w:dyaOrig="4338" w14:anchorId="1158113F">
          <v:shape id="_x0000_i1030" type="#_x0000_t75" style="width:481.3pt;height:121.7pt" o:ole="">
            <v:imagedata r:id="rId18" o:title=""/>
          </v:shape>
          <o:OLEObject Type="Embed" ProgID="Visio.Drawing.15" ShapeID="_x0000_i1030" DrawAspect="Content" ObjectID="_1813061875" r:id="rId19"/>
        </w:object>
      </w:r>
    </w:p>
    <w:p w14:paraId="72B645CB" w14:textId="7C2301BA" w:rsidR="00B77E67" w:rsidRDefault="00B77E67" w:rsidP="00B77E67">
      <w:pPr>
        <w:pStyle w:val="Caption"/>
        <w:jc w:val="center"/>
      </w:pPr>
      <w:r>
        <w:t>Figure 4.2.</w:t>
      </w:r>
      <w:r w:rsidR="00AB65C7">
        <w:t>7</w:t>
      </w:r>
      <w:r>
        <w:t>.2.</w:t>
      </w:r>
      <w:r w:rsidR="00714237">
        <w:t>4</w:t>
      </w:r>
      <w:r>
        <w:t xml:space="preserve">-1: RCS to </w:t>
      </w:r>
      <w:r w:rsidR="00AB65C7">
        <w:t>MMS</w:t>
      </w:r>
      <w:r>
        <w:t xml:space="preserve"> interworking at the terminating end</w:t>
      </w:r>
    </w:p>
    <w:p w14:paraId="08790CF1" w14:textId="36B7ABE0" w:rsidR="00B77E67" w:rsidRDefault="006E5522" w:rsidP="00B77E67">
      <w:pPr>
        <w:spacing w:before="120"/>
      </w:pPr>
      <w:r>
        <w:t>T</w:t>
      </w:r>
      <w:r w:rsidR="00B77E67">
        <w:t xml:space="preserve">he RCS Server (A) present in the </w:t>
      </w:r>
      <w:r w:rsidR="00C92D17">
        <w:t>third party RCS service provider domain</w:t>
      </w:r>
      <w:r w:rsidR="00B77E67">
        <w:t xml:space="preserve"> A provides the LI functions when User (A) is a target for RCS in </w:t>
      </w:r>
      <w:r w:rsidR="00C92D17">
        <w:t>third party RCS service provider domain</w:t>
      </w:r>
      <w:r w:rsidR="00B77E67">
        <w:t xml:space="preserve"> A and RCS Server (B)</w:t>
      </w:r>
      <w:r w:rsidR="00B77E67" w:rsidRPr="007B3697">
        <w:t xml:space="preserve"> </w:t>
      </w:r>
      <w:r w:rsidR="00B77E67">
        <w:t>present in the CSP domain B provides the LI functions when the User (B) is a target for RCS in CSP domain B. The RCS Servers provide both IRI-POI and CC-POI functions.</w:t>
      </w:r>
    </w:p>
    <w:p w14:paraId="64063583" w14:textId="27887DA2" w:rsidR="00F51C85" w:rsidRDefault="00F51C85" w:rsidP="00F51C85">
      <w:pPr>
        <w:spacing w:before="120"/>
      </w:pPr>
      <w:r>
        <w:lastRenderedPageBreak/>
        <w:t>In case User (B) is also a target for messaging, the MMS Proxy/Relay Server present in the CSP domain B provides the LI functions. The MMS Proxy/Relay Server provides the IRI-POI and CC-POI functions as illustrated in TR 33.929-8 [16].</w:t>
      </w:r>
      <w:r w:rsidR="00400249">
        <w:t xml:space="preserve"> </w:t>
      </w:r>
    </w:p>
    <w:p w14:paraId="35290688" w14:textId="0C8B78FC" w:rsidR="00B77E67" w:rsidRDefault="00B77E67" w:rsidP="00B77E67">
      <w:pPr>
        <w:spacing w:before="120"/>
        <w:rPr>
          <w:u w:val="single"/>
        </w:rPr>
      </w:pPr>
      <w:r w:rsidRPr="00FC30D1">
        <w:rPr>
          <w:u w:val="single"/>
        </w:rPr>
        <w:t>The case of target non-local ID</w:t>
      </w:r>
    </w:p>
    <w:p w14:paraId="01EC6E45" w14:textId="6606446A" w:rsidR="00B77E67" w:rsidRDefault="00B77E67" w:rsidP="00B77E67">
      <w:pPr>
        <w:pStyle w:val="NO"/>
        <w:ind w:left="0" w:firstLine="0"/>
      </w:pPr>
      <w:r>
        <w:t>The figure 4.2.</w:t>
      </w:r>
      <w:r w:rsidR="00AB65C7">
        <w:t>7</w:t>
      </w:r>
      <w:r>
        <w:t>.2.</w:t>
      </w:r>
      <w:r w:rsidR="0089336B">
        <w:t>3</w:t>
      </w:r>
      <w:r>
        <w:t xml:space="preserve">-2 illustrates a case </w:t>
      </w:r>
      <w:r w:rsidR="00714237">
        <w:t xml:space="preserve">of </w:t>
      </w:r>
      <w:r w:rsidR="00AB65C7">
        <w:t>RCS to MMS interworking</w:t>
      </w:r>
      <w:r w:rsidR="00714237">
        <w:t xml:space="preserve"> </w:t>
      </w:r>
      <w:r>
        <w:t xml:space="preserve">where User (A) is a target non-local ID in the CSP domain B for RCS and User (B) is a target non-local ID for RCS in the </w:t>
      </w:r>
      <w:r w:rsidR="00C92D17">
        <w:t>third party RCS provider domain A</w:t>
      </w:r>
      <w:r>
        <w:t>.</w:t>
      </w:r>
    </w:p>
    <w:p w14:paraId="664EFEE4" w14:textId="2EF6B953" w:rsidR="00B77E67" w:rsidRDefault="00AB65C7" w:rsidP="00B77E67">
      <w:pPr>
        <w:pStyle w:val="NO"/>
        <w:ind w:left="0" w:firstLine="0"/>
      </w:pPr>
      <w:r>
        <w:object w:dxaOrig="17124" w:dyaOrig="5082" w14:anchorId="4556FB71">
          <v:shape id="_x0000_i1031" type="#_x0000_t75" style="width:481.3pt;height:127.7pt" o:ole="">
            <v:imagedata r:id="rId20" o:title=""/>
          </v:shape>
          <o:OLEObject Type="Embed" ProgID="Visio.Drawing.15" ShapeID="_x0000_i1031" DrawAspect="Content" ObjectID="_1813061876" r:id="rId21"/>
        </w:object>
      </w:r>
    </w:p>
    <w:p w14:paraId="7F956903" w14:textId="197B8807" w:rsidR="00B77E67" w:rsidRDefault="00B77E67" w:rsidP="00B77E67">
      <w:pPr>
        <w:pStyle w:val="Caption"/>
        <w:jc w:val="center"/>
      </w:pPr>
      <w:r>
        <w:t>Figure 4.2.</w:t>
      </w:r>
      <w:r w:rsidR="00AB65C7">
        <w:t>7</w:t>
      </w:r>
      <w:r>
        <w:t>.2.</w:t>
      </w:r>
      <w:r w:rsidR="0089336B">
        <w:t>3</w:t>
      </w:r>
      <w:r>
        <w:t>-</w:t>
      </w:r>
      <w:r w:rsidR="00C92D17">
        <w:t>2</w:t>
      </w:r>
      <w:r>
        <w:t xml:space="preserve">: RCS to </w:t>
      </w:r>
      <w:r w:rsidR="00AB65C7">
        <w:t>MMS</w:t>
      </w:r>
      <w:r>
        <w:t xml:space="preserve"> interworking at the terminating end (target non-local ID)</w:t>
      </w:r>
    </w:p>
    <w:p w14:paraId="21EA966C" w14:textId="330A757F" w:rsidR="00B77E67" w:rsidRDefault="00B77E67" w:rsidP="00B77E67">
      <w:pPr>
        <w:spacing w:before="120"/>
      </w:pPr>
      <w:r>
        <w:t xml:space="preserve">RCS Server (A) present in the </w:t>
      </w:r>
      <w:r w:rsidR="00C92D17">
        <w:t>third party RCS provider domain</w:t>
      </w:r>
      <w:r>
        <w:t xml:space="preserve"> A provides the LI functions when User (B) is a target non-local ID for RCS in </w:t>
      </w:r>
      <w:r w:rsidR="00C92D17">
        <w:t xml:space="preserve">third party RCS provider domain </w:t>
      </w:r>
      <w:r>
        <w:t>A and RCS Server (B)</w:t>
      </w:r>
      <w:r w:rsidRPr="007B3697">
        <w:t xml:space="preserve"> </w:t>
      </w:r>
      <w:r>
        <w:t>present in the CSP domain B provides the LI functions when the User (A) is a target non-local ID for RCS in CSP domain B. The RCS Servers provide both IRI-POI and CC-POI functions.</w:t>
      </w:r>
    </w:p>
    <w:p w14:paraId="4156CA71" w14:textId="28032D34" w:rsidR="00F51C85" w:rsidRDefault="00F51C85" w:rsidP="00F51C85">
      <w:pPr>
        <w:spacing w:before="120"/>
      </w:pPr>
      <w:r>
        <w:t>In case User (A) is target non-local ID for messaging, the MMS Proxy/Relay Server present in the CSP domain B provides the LI functions.</w:t>
      </w:r>
    </w:p>
    <w:p w14:paraId="27E9F57D" w14:textId="77777777" w:rsidR="0089336B" w:rsidRDefault="0089336B" w:rsidP="00B77E67">
      <w:pPr>
        <w:spacing w:before="120"/>
      </w:pPr>
    </w:p>
    <w:p w14:paraId="1EE653D6" w14:textId="5DA18325" w:rsidR="003746FA" w:rsidRPr="0070537E" w:rsidRDefault="00400249" w:rsidP="003746FA">
      <w:pPr>
        <w:tabs>
          <w:tab w:val="left" w:pos="1985"/>
          <w:tab w:val="left" w:pos="2552"/>
          <w:tab w:val="left" w:pos="3544"/>
          <w:tab w:val="left" w:pos="3686"/>
          <w:tab w:val="left" w:pos="4111"/>
        </w:tabs>
        <w:jc w:val="center"/>
        <w:rPr>
          <w:bCs/>
          <w:color w:val="7030A0"/>
          <w:sz w:val="56"/>
          <w:szCs w:val="56"/>
        </w:rPr>
      </w:pPr>
      <w:r>
        <w:rPr>
          <w:bCs/>
          <w:color w:val="7030A0"/>
          <w:sz w:val="56"/>
          <w:szCs w:val="56"/>
        </w:rPr>
        <w:t xml:space="preserve">**** END of all changes </w:t>
      </w:r>
      <w:r w:rsidR="003746FA" w:rsidRPr="0070537E">
        <w:rPr>
          <w:bCs/>
          <w:color w:val="7030A0"/>
          <w:sz w:val="56"/>
          <w:szCs w:val="56"/>
        </w:rPr>
        <w:t>****</w:t>
      </w:r>
    </w:p>
    <w:p w14:paraId="5DB25EA9" w14:textId="77777777" w:rsidR="003746FA" w:rsidRPr="003746FA" w:rsidRDefault="003746FA" w:rsidP="003746FA"/>
    <w:sectPr w:rsidR="003746FA" w:rsidRPr="003746F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E5F8" w14:textId="77777777" w:rsidR="005B1E41" w:rsidRDefault="005B1E41">
      <w:r>
        <w:separator/>
      </w:r>
    </w:p>
    <w:p w14:paraId="7B555A9E" w14:textId="77777777" w:rsidR="005B1E41" w:rsidRDefault="005B1E41"/>
  </w:endnote>
  <w:endnote w:type="continuationSeparator" w:id="0">
    <w:p w14:paraId="69805E58" w14:textId="77777777" w:rsidR="005B1E41" w:rsidRDefault="005B1E41">
      <w:r>
        <w:continuationSeparator/>
      </w:r>
    </w:p>
    <w:p w14:paraId="7CB045E9" w14:textId="77777777" w:rsidR="005B1E41" w:rsidRDefault="005B1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967C2" w14:textId="77777777" w:rsidR="005B1E41" w:rsidRDefault="005B1E41">
      <w:r>
        <w:separator/>
      </w:r>
    </w:p>
    <w:p w14:paraId="3EEE742A" w14:textId="77777777" w:rsidR="005B1E41" w:rsidRDefault="005B1E41"/>
  </w:footnote>
  <w:footnote w:type="continuationSeparator" w:id="0">
    <w:p w14:paraId="47C22860" w14:textId="77777777" w:rsidR="005B1E41" w:rsidRDefault="005B1E41">
      <w:r>
        <w:continuationSeparator/>
      </w:r>
    </w:p>
    <w:p w14:paraId="7E93D63E" w14:textId="77777777" w:rsidR="005B1E41" w:rsidRDefault="005B1E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3B46"/>
    <w:multiLevelType w:val="hybridMultilevel"/>
    <w:tmpl w:val="76C037E0"/>
    <w:lvl w:ilvl="0" w:tplc="0D42F17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C0CA8"/>
    <w:multiLevelType w:val="hybridMultilevel"/>
    <w:tmpl w:val="6AE2EC3E"/>
    <w:lvl w:ilvl="0" w:tplc="683058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6"/>
  </w:num>
  <w:num w:numId="2" w16cid:durableId="64032208">
    <w:abstractNumId w:val="17"/>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5"/>
  </w:num>
  <w:num w:numId="12" w16cid:durableId="1168712691">
    <w:abstractNumId w:val="3"/>
  </w:num>
  <w:num w:numId="13" w16cid:durableId="1888450267">
    <w:abstractNumId w:val="12"/>
  </w:num>
  <w:num w:numId="14" w16cid:durableId="528102457">
    <w:abstractNumId w:val="1"/>
  </w:num>
  <w:num w:numId="15" w16cid:durableId="288098935">
    <w:abstractNumId w:val="13"/>
  </w:num>
  <w:num w:numId="16" w16cid:durableId="228732913">
    <w:abstractNumId w:val="14"/>
  </w:num>
  <w:num w:numId="17" w16cid:durableId="1733844299">
    <w:abstractNumId w:val="0"/>
  </w:num>
  <w:num w:numId="18" w16cid:durableId="376514767">
    <w:abstractNumId w:val="18"/>
  </w:num>
  <w:num w:numId="19" w16cid:durableId="1856261258">
    <w:abstractNumId w:val="7"/>
  </w:num>
  <w:num w:numId="20" w16cid:durableId="1151362072">
    <w:abstractNumId w:val="11"/>
  </w:num>
  <w:num w:numId="21" w16cid:durableId="115090289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2654F"/>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176F"/>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D747F"/>
    <w:rsid w:val="000E097A"/>
    <w:rsid w:val="000E18F5"/>
    <w:rsid w:val="000E1BCE"/>
    <w:rsid w:val="000E22AD"/>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1F71"/>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2F35"/>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1846"/>
    <w:rsid w:val="00201A9F"/>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01B"/>
    <w:rsid w:val="002567C7"/>
    <w:rsid w:val="00260F18"/>
    <w:rsid w:val="00261129"/>
    <w:rsid w:val="002631BB"/>
    <w:rsid w:val="002654FE"/>
    <w:rsid w:val="0026573B"/>
    <w:rsid w:val="00266461"/>
    <w:rsid w:val="002715F6"/>
    <w:rsid w:val="00272EC0"/>
    <w:rsid w:val="002739F5"/>
    <w:rsid w:val="002743C7"/>
    <w:rsid w:val="00276A7D"/>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271"/>
    <w:rsid w:val="002B4A6D"/>
    <w:rsid w:val="002B5848"/>
    <w:rsid w:val="002B63FA"/>
    <w:rsid w:val="002B69CA"/>
    <w:rsid w:val="002B6C7A"/>
    <w:rsid w:val="002B7D2E"/>
    <w:rsid w:val="002B7F5C"/>
    <w:rsid w:val="002C112B"/>
    <w:rsid w:val="002C1351"/>
    <w:rsid w:val="002C2414"/>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472C5"/>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5E05"/>
    <w:rsid w:val="00367BB2"/>
    <w:rsid w:val="00367FD0"/>
    <w:rsid w:val="00371145"/>
    <w:rsid w:val="003716A1"/>
    <w:rsid w:val="003746FA"/>
    <w:rsid w:val="00374B2C"/>
    <w:rsid w:val="00374C1E"/>
    <w:rsid w:val="00375AF5"/>
    <w:rsid w:val="00375D15"/>
    <w:rsid w:val="0037676C"/>
    <w:rsid w:val="00376B54"/>
    <w:rsid w:val="00381662"/>
    <w:rsid w:val="003833F2"/>
    <w:rsid w:val="003878DD"/>
    <w:rsid w:val="00390B4B"/>
    <w:rsid w:val="00391C35"/>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5B5B"/>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0249"/>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A6A89"/>
    <w:rsid w:val="004B10F9"/>
    <w:rsid w:val="004B3EA6"/>
    <w:rsid w:val="004B4ACB"/>
    <w:rsid w:val="004B4BBE"/>
    <w:rsid w:val="004B629A"/>
    <w:rsid w:val="004B6360"/>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E732C"/>
    <w:rsid w:val="004F2EE5"/>
    <w:rsid w:val="004F7B80"/>
    <w:rsid w:val="005019B5"/>
    <w:rsid w:val="00501D10"/>
    <w:rsid w:val="00502733"/>
    <w:rsid w:val="00502CCD"/>
    <w:rsid w:val="00504DFF"/>
    <w:rsid w:val="00506226"/>
    <w:rsid w:val="00511B47"/>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90"/>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351"/>
    <w:rsid w:val="005A4E11"/>
    <w:rsid w:val="005A5027"/>
    <w:rsid w:val="005A64C0"/>
    <w:rsid w:val="005A6C7A"/>
    <w:rsid w:val="005B07D5"/>
    <w:rsid w:val="005B0D08"/>
    <w:rsid w:val="005B1E41"/>
    <w:rsid w:val="005B2E7F"/>
    <w:rsid w:val="005B5220"/>
    <w:rsid w:val="005B6712"/>
    <w:rsid w:val="005B7F3C"/>
    <w:rsid w:val="005C39F7"/>
    <w:rsid w:val="005C7595"/>
    <w:rsid w:val="005C7FAC"/>
    <w:rsid w:val="005D044B"/>
    <w:rsid w:val="005D35B8"/>
    <w:rsid w:val="005D385C"/>
    <w:rsid w:val="005D45C6"/>
    <w:rsid w:val="005D62BD"/>
    <w:rsid w:val="005D7734"/>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20C8"/>
    <w:rsid w:val="00623E1D"/>
    <w:rsid w:val="00624F30"/>
    <w:rsid w:val="006258D4"/>
    <w:rsid w:val="006266EE"/>
    <w:rsid w:val="006270FE"/>
    <w:rsid w:val="0063271A"/>
    <w:rsid w:val="006338B4"/>
    <w:rsid w:val="006345A6"/>
    <w:rsid w:val="006352EC"/>
    <w:rsid w:val="00636429"/>
    <w:rsid w:val="00637024"/>
    <w:rsid w:val="00637813"/>
    <w:rsid w:val="00641E71"/>
    <w:rsid w:val="006426BB"/>
    <w:rsid w:val="00642C37"/>
    <w:rsid w:val="00642FFC"/>
    <w:rsid w:val="0064339E"/>
    <w:rsid w:val="006437B6"/>
    <w:rsid w:val="00643D90"/>
    <w:rsid w:val="00644A2F"/>
    <w:rsid w:val="00654165"/>
    <w:rsid w:val="00654502"/>
    <w:rsid w:val="00654A00"/>
    <w:rsid w:val="006568EB"/>
    <w:rsid w:val="00657938"/>
    <w:rsid w:val="006602DD"/>
    <w:rsid w:val="006607C1"/>
    <w:rsid w:val="006612B2"/>
    <w:rsid w:val="006618E2"/>
    <w:rsid w:val="00661C12"/>
    <w:rsid w:val="00661D3C"/>
    <w:rsid w:val="00661F8D"/>
    <w:rsid w:val="00663A5C"/>
    <w:rsid w:val="00663C22"/>
    <w:rsid w:val="00665D7A"/>
    <w:rsid w:val="00666233"/>
    <w:rsid w:val="0066777D"/>
    <w:rsid w:val="00670B55"/>
    <w:rsid w:val="00671D5F"/>
    <w:rsid w:val="0067243F"/>
    <w:rsid w:val="00674A41"/>
    <w:rsid w:val="00675B79"/>
    <w:rsid w:val="00675E03"/>
    <w:rsid w:val="00676E32"/>
    <w:rsid w:val="006775A8"/>
    <w:rsid w:val="00680082"/>
    <w:rsid w:val="00680444"/>
    <w:rsid w:val="006848B2"/>
    <w:rsid w:val="006868ED"/>
    <w:rsid w:val="00692A03"/>
    <w:rsid w:val="00692E29"/>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5D99"/>
    <w:rsid w:val="006E3065"/>
    <w:rsid w:val="006E42EB"/>
    <w:rsid w:val="006E5522"/>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237"/>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59B"/>
    <w:rsid w:val="007C5632"/>
    <w:rsid w:val="007C67DC"/>
    <w:rsid w:val="007D101A"/>
    <w:rsid w:val="007D18C4"/>
    <w:rsid w:val="007D1A35"/>
    <w:rsid w:val="007D3103"/>
    <w:rsid w:val="007D3236"/>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0CFE"/>
    <w:rsid w:val="00830ED3"/>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053"/>
    <w:rsid w:val="008861FE"/>
    <w:rsid w:val="008917AC"/>
    <w:rsid w:val="0089336B"/>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07E"/>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6D3D"/>
    <w:rsid w:val="008E7D27"/>
    <w:rsid w:val="008F21A4"/>
    <w:rsid w:val="008F2863"/>
    <w:rsid w:val="008F4108"/>
    <w:rsid w:val="008F41EB"/>
    <w:rsid w:val="008F5349"/>
    <w:rsid w:val="008F67AD"/>
    <w:rsid w:val="008F6F3A"/>
    <w:rsid w:val="008F7B6D"/>
    <w:rsid w:val="009008CB"/>
    <w:rsid w:val="00903600"/>
    <w:rsid w:val="009052C5"/>
    <w:rsid w:val="0090616C"/>
    <w:rsid w:val="00910F9B"/>
    <w:rsid w:val="00911F0C"/>
    <w:rsid w:val="00912058"/>
    <w:rsid w:val="0091345C"/>
    <w:rsid w:val="00913B0C"/>
    <w:rsid w:val="00913E1F"/>
    <w:rsid w:val="00915D5B"/>
    <w:rsid w:val="00915FB4"/>
    <w:rsid w:val="0091613D"/>
    <w:rsid w:val="0091712B"/>
    <w:rsid w:val="00917877"/>
    <w:rsid w:val="00917C1C"/>
    <w:rsid w:val="00920996"/>
    <w:rsid w:val="00921992"/>
    <w:rsid w:val="00921E3D"/>
    <w:rsid w:val="009223DE"/>
    <w:rsid w:val="00922ECA"/>
    <w:rsid w:val="00923041"/>
    <w:rsid w:val="00923F0B"/>
    <w:rsid w:val="00924410"/>
    <w:rsid w:val="009247FB"/>
    <w:rsid w:val="00924920"/>
    <w:rsid w:val="009267AD"/>
    <w:rsid w:val="00926E59"/>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6DF"/>
    <w:rsid w:val="00976BCB"/>
    <w:rsid w:val="0098034E"/>
    <w:rsid w:val="0098325D"/>
    <w:rsid w:val="00983EC7"/>
    <w:rsid w:val="009849FE"/>
    <w:rsid w:val="00987847"/>
    <w:rsid w:val="00987B92"/>
    <w:rsid w:val="00987D3D"/>
    <w:rsid w:val="009901A3"/>
    <w:rsid w:val="0099439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5AAA"/>
    <w:rsid w:val="00A1660B"/>
    <w:rsid w:val="00A24A50"/>
    <w:rsid w:val="00A25A2F"/>
    <w:rsid w:val="00A25B04"/>
    <w:rsid w:val="00A2612D"/>
    <w:rsid w:val="00A26CF5"/>
    <w:rsid w:val="00A30F8E"/>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5C7"/>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250B"/>
    <w:rsid w:val="00B04D83"/>
    <w:rsid w:val="00B06B9A"/>
    <w:rsid w:val="00B07F11"/>
    <w:rsid w:val="00B10122"/>
    <w:rsid w:val="00B108CA"/>
    <w:rsid w:val="00B13250"/>
    <w:rsid w:val="00B146AB"/>
    <w:rsid w:val="00B15254"/>
    <w:rsid w:val="00B166C6"/>
    <w:rsid w:val="00B2034C"/>
    <w:rsid w:val="00B216DB"/>
    <w:rsid w:val="00B21E36"/>
    <w:rsid w:val="00B22312"/>
    <w:rsid w:val="00B236FD"/>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77E67"/>
    <w:rsid w:val="00B822EB"/>
    <w:rsid w:val="00B828AD"/>
    <w:rsid w:val="00B82A2C"/>
    <w:rsid w:val="00B831A2"/>
    <w:rsid w:val="00B86D3E"/>
    <w:rsid w:val="00B91F6F"/>
    <w:rsid w:val="00B92F72"/>
    <w:rsid w:val="00B95FB4"/>
    <w:rsid w:val="00B9713B"/>
    <w:rsid w:val="00BA00E0"/>
    <w:rsid w:val="00BA1051"/>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4F1E"/>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4E4F"/>
    <w:rsid w:val="00C15CAB"/>
    <w:rsid w:val="00C17225"/>
    <w:rsid w:val="00C17B0A"/>
    <w:rsid w:val="00C20146"/>
    <w:rsid w:val="00C2488A"/>
    <w:rsid w:val="00C25A88"/>
    <w:rsid w:val="00C26232"/>
    <w:rsid w:val="00C30543"/>
    <w:rsid w:val="00C30B9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64883"/>
    <w:rsid w:val="00C70C3A"/>
    <w:rsid w:val="00C75EDD"/>
    <w:rsid w:val="00C80457"/>
    <w:rsid w:val="00C80E55"/>
    <w:rsid w:val="00C810F1"/>
    <w:rsid w:val="00C81926"/>
    <w:rsid w:val="00C833ED"/>
    <w:rsid w:val="00C85441"/>
    <w:rsid w:val="00C86E8A"/>
    <w:rsid w:val="00C91F19"/>
    <w:rsid w:val="00C9283A"/>
    <w:rsid w:val="00C92D17"/>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0B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2831"/>
    <w:rsid w:val="00D3554B"/>
    <w:rsid w:val="00D35DD5"/>
    <w:rsid w:val="00D3630A"/>
    <w:rsid w:val="00D41609"/>
    <w:rsid w:val="00D42455"/>
    <w:rsid w:val="00D42D20"/>
    <w:rsid w:val="00D50B0D"/>
    <w:rsid w:val="00D51C92"/>
    <w:rsid w:val="00D5284F"/>
    <w:rsid w:val="00D52C9D"/>
    <w:rsid w:val="00D53D48"/>
    <w:rsid w:val="00D553C9"/>
    <w:rsid w:val="00D55586"/>
    <w:rsid w:val="00D568D8"/>
    <w:rsid w:val="00D57113"/>
    <w:rsid w:val="00D577A0"/>
    <w:rsid w:val="00D6046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0207"/>
    <w:rsid w:val="00E12CA4"/>
    <w:rsid w:val="00E13B94"/>
    <w:rsid w:val="00E13DF8"/>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56E0E"/>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130"/>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3151"/>
    <w:rsid w:val="00ED488E"/>
    <w:rsid w:val="00ED5E0C"/>
    <w:rsid w:val="00ED5E14"/>
    <w:rsid w:val="00ED5F13"/>
    <w:rsid w:val="00ED6643"/>
    <w:rsid w:val="00EE02AE"/>
    <w:rsid w:val="00EE11B4"/>
    <w:rsid w:val="00EE23C9"/>
    <w:rsid w:val="00EE369A"/>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1C85"/>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3189"/>
    <w:rsid w:val="00FA41AF"/>
    <w:rsid w:val="00FA4A8D"/>
    <w:rsid w:val="00FA51CA"/>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0D1"/>
    <w:rsid w:val="00FC33B5"/>
    <w:rsid w:val="00FC61D2"/>
    <w:rsid w:val="00FC6466"/>
    <w:rsid w:val="00FC688F"/>
    <w:rsid w:val="00FC6C3D"/>
    <w:rsid w:val="00FC7945"/>
    <w:rsid w:val="00FD13AB"/>
    <w:rsid w:val="00FD2271"/>
    <w:rsid w:val="00FD2816"/>
    <w:rsid w:val="00FD2849"/>
    <w:rsid w:val="00FD2945"/>
    <w:rsid w:val="00FD3857"/>
    <w:rsid w:val="00FD3B79"/>
    <w:rsid w:val="00FD413A"/>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1694</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3</cp:revision>
  <cp:lastPrinted>2023-03-29T20:53:00Z</cp:lastPrinted>
  <dcterms:created xsi:type="dcterms:W3CDTF">2025-07-01T21:00:00Z</dcterms:created>
  <dcterms:modified xsi:type="dcterms:W3CDTF">2025-07-03T19:31:00Z</dcterms:modified>
</cp:coreProperties>
</file>